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9EF3C" w14:textId="757EB163" w:rsidR="000924E4" w:rsidRPr="00DB7421" w:rsidRDefault="00CB4C92" w:rsidP="000924E4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color w:val="000000" w:themeColor="text1"/>
          <w:sz w:val="24"/>
          <w:szCs w:val="20"/>
          <w:lang w:eastAsia="ar-SA"/>
        </w:rPr>
      </w:pPr>
      <w:bookmarkStart w:id="0" w:name="OLE_LINK7"/>
      <w:bookmarkStart w:id="1" w:name="OLE_LINK8"/>
      <w:r w:rsidRPr="00881287">
        <w:rPr>
          <w:rFonts w:eastAsia="MS Mincho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MS Mincho" w:cs="Arial"/>
          <w:b/>
          <w:sz w:val="24"/>
          <w:szCs w:val="24"/>
          <w:lang w:eastAsia="ja-JP"/>
        </w:rPr>
        <w:t>#100</w:t>
      </w:r>
      <w:r w:rsidR="000924E4">
        <w:rPr>
          <w:rFonts w:eastAsia="Times New Roman" w:cs="Arial"/>
          <w:sz w:val="24"/>
          <w:szCs w:val="20"/>
          <w:lang w:eastAsia="ar-SA"/>
        </w:rPr>
        <w:tab/>
      </w:r>
      <w:r w:rsidR="000924E4" w:rsidRPr="00DB7421">
        <w:rPr>
          <w:rFonts w:eastAsia="Times New Roman" w:cs="Arial"/>
          <w:color w:val="000000" w:themeColor="text1"/>
          <w:sz w:val="24"/>
          <w:szCs w:val="20"/>
          <w:lang w:eastAsia="ar-SA"/>
        </w:rPr>
        <w:t>S1-</w:t>
      </w:r>
      <w:r w:rsidR="003331FD" w:rsidRPr="00DB7421">
        <w:rPr>
          <w:rFonts w:eastAsia="Times New Roman" w:cs="Arial"/>
          <w:color w:val="000000" w:themeColor="text1"/>
          <w:sz w:val="24"/>
          <w:szCs w:val="20"/>
          <w:lang w:eastAsia="ar-SA"/>
        </w:rPr>
        <w:t>223390</w:t>
      </w:r>
    </w:p>
    <w:p w14:paraId="0FEBC1DE" w14:textId="54A826B5" w:rsidR="000924E4" w:rsidRPr="00F45489" w:rsidRDefault="00CB4C92" w:rsidP="000924E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Toulouse, France, 14 – 18 November 2022</w:t>
      </w:r>
      <w:r w:rsidR="000924E4">
        <w:rPr>
          <w:rFonts w:cs="Arial"/>
          <w:b/>
          <w:i/>
          <w:color w:val="0070C0"/>
          <w:sz w:val="20"/>
          <w:szCs w:val="20"/>
        </w:rPr>
        <w:tab/>
      </w:r>
    </w:p>
    <w:bookmarkEnd w:id="0"/>
    <w:bookmarkEnd w:id="1"/>
    <w:p w14:paraId="5F6B029F" w14:textId="77777777" w:rsidR="005B7151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</w:p>
    <w:p w14:paraId="70B2F384" w14:textId="03F9472F" w:rsidR="005B7151" w:rsidRPr="00BC07EC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 xml:space="preserve">Drafting group Agenda for </w:t>
      </w:r>
      <w:proofErr w:type="spellStart"/>
      <w:r w:rsidRPr="005B7151">
        <w:rPr>
          <w:rFonts w:eastAsia="Times New Roman" w:cs="Arial"/>
          <w:sz w:val="22"/>
          <w:szCs w:val="20"/>
          <w:lang w:eastAsia="ar-SA"/>
        </w:rPr>
        <w:t>DualSteer</w:t>
      </w:r>
      <w:proofErr w:type="spellEnd"/>
      <w:r w:rsidRPr="005B7151">
        <w:rPr>
          <w:rFonts w:eastAsia="Times New Roman" w:cs="Arial"/>
          <w:sz w:val="22"/>
          <w:szCs w:val="20"/>
          <w:lang w:eastAsia="ar-SA"/>
        </w:rPr>
        <w:t xml:space="preserve"> + 5GSAT_Ph3</w:t>
      </w:r>
    </w:p>
    <w:p w14:paraId="1C34EFFD" w14:textId="2977956E" w:rsidR="005B7151" w:rsidRPr="00C94126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10.1</w:t>
      </w:r>
    </w:p>
    <w:p w14:paraId="35E77914" w14:textId="77777777" w:rsidR="005B7151" w:rsidRPr="00F45489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Drafting Group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Chairperson</w:t>
      </w:r>
    </w:p>
    <w:p w14:paraId="0C1CC8A3" w14:textId="6E5C457F" w:rsidR="005B7151" w:rsidRPr="00F45489" w:rsidRDefault="005B7151" w:rsidP="005B715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Toon Norp </w:t>
      </w:r>
    </w:p>
    <w:p w14:paraId="4749DCEC" w14:textId="77777777" w:rsidR="005B7151" w:rsidRPr="00F45489" w:rsidRDefault="005B7151" w:rsidP="005B7151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7AD1D0D" w14:textId="7F5B34AD" w:rsidR="005B7151" w:rsidRDefault="005B7151" w:rsidP="005B7151">
      <w:pPr>
        <w:suppressAutoHyphens/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bookmarkStart w:id="5" w:name="_Hlk21624406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bookmarkEnd w:id="5"/>
      <w:proofErr w:type="spellStart"/>
      <w:r w:rsidRPr="005B7151">
        <w:rPr>
          <w:rFonts w:eastAsia="MS Mincho" w:cs="Arial"/>
          <w:bCs/>
          <w:sz w:val="36"/>
          <w:szCs w:val="36"/>
          <w:lang w:eastAsia="ar-SA"/>
        </w:rPr>
        <w:t>DualSteer</w:t>
      </w:r>
      <w:proofErr w:type="spellEnd"/>
      <w:r w:rsidRPr="005B7151">
        <w:rPr>
          <w:rFonts w:eastAsia="MS Mincho" w:cs="Arial"/>
          <w:bCs/>
          <w:sz w:val="36"/>
          <w:szCs w:val="36"/>
          <w:lang w:eastAsia="ar-SA"/>
        </w:rPr>
        <w:t xml:space="preserve"> + 5GSAT_Ph3</w:t>
      </w:r>
    </w:p>
    <w:p w14:paraId="1DD1CA81" w14:textId="77777777" w:rsidR="005B7151" w:rsidRDefault="005B7151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6B8AAF1" w14:textId="27AFC97F" w:rsidR="006E501A" w:rsidRPr="008754F9" w:rsidRDefault="006E501A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7556DAD5" w14:textId="77777777" w:rsidR="00F83C65" w:rsidRDefault="006E501A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4964C7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26423E25" w14:textId="0B06B40D" w:rsidR="006E501A" w:rsidRPr="00364204" w:rsidRDefault="00364204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656D33A" w14:textId="77777777" w:rsidR="006E501A" w:rsidRPr="00015298" w:rsidRDefault="006E501A" w:rsidP="006E501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9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977"/>
        <w:gridCol w:w="2798"/>
      </w:tblGrid>
      <w:tr w:rsidR="005B7151" w:rsidRPr="00AB0F3E" w14:paraId="3400D598" w14:textId="77777777" w:rsidTr="005B71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48766B7" w14:textId="77777777" w:rsidR="005B7151" w:rsidRPr="00AB0F3E" w:rsidRDefault="005B71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7C5DFC" w14:textId="77777777" w:rsidR="005B7151" w:rsidRPr="00AB0F3E" w:rsidRDefault="005B71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32E6EC6" w14:textId="77777777" w:rsidR="005B7151" w:rsidRPr="00AB0F3E" w:rsidRDefault="005B71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5CA727" w14:textId="785822DC" w:rsidR="005B7151" w:rsidRPr="00AB0F3E" w:rsidRDefault="005B7151" w:rsidP="006E501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215897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A5037F4" w14:textId="43E42644" w:rsidR="005B7151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127F4DBB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8D5C8B8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7C82194E" w14:textId="2DCD13B0" w:rsidR="005B7151" w:rsidRPr="00AB0F3E" w:rsidRDefault="005B7151" w:rsidP="006215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</w:t>
            </w:r>
            <w:proofErr w:type="spellEnd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+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11CF48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449C012" w14:textId="00642A19" w:rsidR="005B7151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Sensing</w:t>
            </w:r>
          </w:p>
          <w:p w14:paraId="6C5A2DE1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A9F0B8B" w14:textId="77777777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28AC89C" w14:textId="04AFB25A" w:rsidR="005B7151" w:rsidRPr="00AB0F3E" w:rsidRDefault="005B7151" w:rsidP="006E501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DualSteer</w:t>
            </w:r>
            <w:proofErr w:type="spellEnd"/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+ </w:t>
            </w:r>
            <w:r w:rsidRPr="001574E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5GSAT_Ph3</w:t>
            </w:r>
          </w:p>
        </w:tc>
      </w:tr>
      <w:bookmarkEnd w:id="6"/>
    </w:tbl>
    <w:p w14:paraId="425428FD" w14:textId="77777777" w:rsidR="006E501A" w:rsidRDefault="006E501A" w:rsidP="006E501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77AE9BC2" w14:textId="5EB189BE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1849"/>
        <w:gridCol w:w="3933"/>
      </w:tblGrid>
      <w:tr w:rsidR="004D5BDD" w:rsidRPr="00745D37" w14:paraId="658ADF11" w14:textId="77777777" w:rsidTr="0038702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0555AD9" w14:textId="77777777" w:rsidR="004D5BDD" w:rsidRPr="00745D37" w:rsidRDefault="004D5BDD" w:rsidP="00387027">
            <w:pPr>
              <w:pStyle w:val="Heading2"/>
              <w:rPr>
                <w:lang w:val="en-US"/>
              </w:rPr>
            </w:pPr>
            <w:r w:rsidRPr="005A4C8E">
              <w:t>FS_5GSAT_Ph3</w:t>
            </w:r>
            <w:r w:rsidRPr="00745D37">
              <w:rPr>
                <w:lang w:val="en-US"/>
              </w:rPr>
              <w:t xml:space="preserve">: </w:t>
            </w:r>
            <w:r w:rsidRPr="005A4C8E">
              <w:rPr>
                <w:rFonts w:eastAsia="Batang"/>
                <w:lang w:eastAsia="zh-CN"/>
              </w:rPr>
              <w:t xml:space="preserve">New SID on satellite access - Phase 3 </w:t>
            </w:r>
            <w:r w:rsidRPr="00745D37">
              <w:rPr>
                <w:lang w:val="en-US"/>
              </w:rPr>
              <w:t>[</w:t>
            </w:r>
            <w:hyperlink r:id="rId10" w:history="1">
              <w:r w:rsidRPr="005A4C8E">
                <w:rPr>
                  <w:rStyle w:val="Hyperlink"/>
                </w:rPr>
                <w:t>SP-220679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4D5BDD" w:rsidRPr="00AA7BD2" w14:paraId="7E4809A3" w14:textId="77777777" w:rsidTr="0038702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B9C7DC6" w14:textId="77777777" w:rsidR="004D5BDD" w:rsidRPr="004067FF" w:rsidRDefault="004D5BDD" w:rsidP="003870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D91DAB0" w14:textId="77777777" w:rsidR="004D5BDD" w:rsidRPr="005A4C8E" w:rsidRDefault="004D5BDD" w:rsidP="003870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A4C8E">
              <w:rPr>
                <w:rFonts w:eastAsia="Arial Unicode MS" w:cs="Arial"/>
                <w:szCs w:val="18"/>
                <w:lang w:val="en-US" w:eastAsia="ar-SA"/>
              </w:rPr>
              <w:t xml:space="preserve">Rapporteur: </w:t>
            </w:r>
            <w:r w:rsidRPr="005A4C8E">
              <w:rPr>
                <w:lang w:val="it-IT" w:eastAsia="zh-CN"/>
              </w:rPr>
              <w:t xml:space="preserve">Thierry Bérisot (Novamint), </w:t>
            </w:r>
            <w:r>
              <w:rPr>
                <w:lang w:val="it-IT" w:eastAsia="zh-CN"/>
              </w:rPr>
              <w:t>Xu Xia (China Telecom)</w:t>
            </w:r>
          </w:p>
          <w:p w14:paraId="3F7F6FE6" w14:textId="77777777" w:rsidR="004D5BDD" w:rsidRPr="00CC5D5A" w:rsidRDefault="004D5BDD" w:rsidP="00387027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en-US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>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1" w:history="1">
              <w:r w:rsidRPr="00684D48">
                <w:rPr>
                  <w:rStyle w:val="Hyperlink"/>
                  <w:rFonts w:eastAsia="Arial Unicode MS" w:cs="Arial"/>
                  <w:lang w:val="fr-FR"/>
                </w:rPr>
                <w:t>TR22.865v0.1.0</w:t>
              </w:r>
            </w:hyperlink>
          </w:p>
          <w:p w14:paraId="16F49BDB" w14:textId="77777777" w:rsidR="004D5BDD" w:rsidRDefault="004D5BDD" w:rsidP="003870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410BD71B" w14:textId="77777777" w:rsidR="004D5BDD" w:rsidRPr="00AA7BD2" w:rsidRDefault="004D5BDD" w:rsidP="003870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35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4D5BDD" w:rsidRPr="00B04844" w14:paraId="0FB3403E" w14:textId="77777777" w:rsidTr="00387027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CA6A275" w14:textId="77777777" w:rsidR="004D5BDD" w:rsidRPr="00D87E16" w:rsidRDefault="004D5BDD" w:rsidP="00387027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4D5BDD" w:rsidRPr="00A75C05" w14:paraId="7672689F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46EA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E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6849" w14:textId="555F8A7D" w:rsidR="004D5BDD" w:rsidRPr="00183C0C" w:rsidRDefault="005A09B4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4D5BDD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S1-223034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A73DD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568A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B9BA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Update of use case of store and forward operation with discontinuous feeder link for delay-tolerant IoT - Inter-satellite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099C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A74DF" w14:textId="77777777" w:rsidR="004D5BDD" w:rsidRPr="00A75C05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247DE9D5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4A542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E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9470" w14:textId="729D69B9" w:rsidR="004D5BDD" w:rsidRPr="00183C0C" w:rsidRDefault="005A09B4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4D5BDD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871F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60B3D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F829C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Pseudo-CR on updates to clause 5.4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660D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D038" w14:textId="77777777" w:rsidR="004D5BDD" w:rsidRPr="00A75C05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7AFAD908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6307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E9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C46F" w14:textId="1D499B27" w:rsidR="004D5BDD" w:rsidRPr="00183C0C" w:rsidRDefault="005A09B4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" w:history="1">
              <w:r w:rsidR="004D5BDD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S1-223141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9557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60B3D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FB3A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Pseudo-CR on updates to clause 5.6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6CAFD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653D4" w14:textId="77777777" w:rsidR="004D5BDD" w:rsidRPr="00A75C05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2738ECBF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51334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E58C8" w14:textId="2C42232D" w:rsidR="004D5BDD" w:rsidRPr="004D5BDD" w:rsidRDefault="005A09B4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4D5BDD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0AE8C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50C0C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Pseudo-CR on updates to clause 5.7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C045F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S1-223289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A08C73" w14:textId="77777777" w:rsidR="004D5BDD" w:rsidRPr="004D5BDD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3230D95E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347A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D050A" w14:textId="0818D557" w:rsidR="004D5BDD" w:rsidRPr="004D5BDD" w:rsidRDefault="005A09B4" w:rsidP="00387027">
            <w:pPr>
              <w:snapToGrid w:val="0"/>
              <w:spacing w:after="0" w:line="240" w:lineRule="auto"/>
            </w:pPr>
            <w:hyperlink r:id="rId16" w:history="1">
              <w:r w:rsidR="004D5BDD" w:rsidRPr="004D5BDD">
                <w:rPr>
                  <w:rStyle w:val="Hyperlink"/>
                  <w:rFonts w:cs="Arial"/>
                  <w:color w:val="auto"/>
                </w:rPr>
                <w:t>S1-22</w:t>
              </w:r>
              <w:r w:rsidR="004D5BDD" w:rsidRPr="004D5BDD">
                <w:rPr>
                  <w:rStyle w:val="Hyperlink"/>
                  <w:rFonts w:cs="Arial"/>
                  <w:color w:val="auto"/>
                </w:rPr>
                <w:t>3</w:t>
              </w:r>
              <w:r w:rsidR="004D5BDD" w:rsidRPr="004D5BDD">
                <w:rPr>
                  <w:rStyle w:val="Hyperlink"/>
                  <w:rFonts w:cs="Arial"/>
                  <w:color w:val="auto"/>
                </w:rPr>
                <w:t>289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70681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173B5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Pseudo-CR on updates to clause 5.7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AF5B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36A2" w14:textId="77777777" w:rsidR="004D5BDD" w:rsidRPr="004D5BDD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5BDD">
              <w:rPr>
                <w:rFonts w:eastAsia="Arial Unicode MS" w:cs="Arial"/>
                <w:szCs w:val="18"/>
                <w:lang w:eastAsia="ar-SA"/>
              </w:rPr>
              <w:t>Revision of S1-223210.</w:t>
            </w:r>
          </w:p>
        </w:tc>
      </w:tr>
      <w:tr w:rsidR="004D5BDD" w:rsidRPr="00B04844" w14:paraId="4FE013CB" w14:textId="77777777" w:rsidTr="00387027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70FB003" w14:textId="77777777" w:rsidR="004D5BDD" w:rsidRPr="00D87E16" w:rsidRDefault="004D5BDD" w:rsidP="00387027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4D5BDD" w:rsidRPr="00A75C05" w14:paraId="3684C825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2F22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77C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103C5" w14:textId="0844F01C" w:rsidR="004D5BDD" w:rsidRPr="00183C0C" w:rsidRDefault="005A09B4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4D5BDD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S1-223036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A5CEE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568A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BF16D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Use case of Amazon Rainforest Adventure with satellite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A9B5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046B2" w14:textId="77777777" w:rsidR="004D5BDD" w:rsidRPr="00A75C05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2F8C2896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1719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77C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E3E3" w14:textId="632D5D28" w:rsidR="004D5BDD" w:rsidRPr="00183C0C" w:rsidRDefault="005A09B4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4D5BDD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S1-223117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5215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C892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use case on vehicle fleet management in the desert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453D0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5D68" w14:textId="77777777" w:rsidR="004D5BDD" w:rsidRPr="00A75C05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0D4F55E8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D91C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77C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E01C" w14:textId="7F838610" w:rsidR="004D5BDD" w:rsidRPr="00183C0C" w:rsidRDefault="005A09B4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4D5BDD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S1-223118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8351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788B" w14:textId="77777777" w:rsidR="004D5BDD" w:rsidRPr="00183C0C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Use case on service differentiation for UEs via satellite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7363A" w14:textId="77777777" w:rsidR="004D5BDD" w:rsidRPr="00A75C05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81EB7" w14:textId="77777777" w:rsidR="004D5BDD" w:rsidRPr="00A75C05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5F8DD2F7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F6FD6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23450" w14:textId="6BE484A6" w:rsidR="004D5BDD" w:rsidRPr="004D5BDD" w:rsidRDefault="005A09B4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4D5BDD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DDD84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5805EB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Usage of satellite connectivity for collection of information to aid terrestrial network planning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E7D09A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S1-223293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A81AF" w14:textId="77777777" w:rsidR="004D5BDD" w:rsidRPr="004D5BDD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3E6A333B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3701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1175" w14:textId="2463AAB5" w:rsidR="004D5BDD" w:rsidRPr="004D5BDD" w:rsidRDefault="005A09B4" w:rsidP="00387027">
            <w:pPr>
              <w:snapToGrid w:val="0"/>
              <w:spacing w:after="0" w:line="240" w:lineRule="auto"/>
            </w:pPr>
            <w:hyperlink r:id="rId21" w:history="1">
              <w:r w:rsidR="004D5BDD" w:rsidRPr="004D5BDD">
                <w:rPr>
                  <w:rStyle w:val="Hyperlink"/>
                  <w:rFonts w:cs="Arial"/>
                  <w:color w:val="auto"/>
                </w:rPr>
                <w:t>S1-223293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8528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063A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Usage of satellite connectivity for collection of information to aid terrestrial network planning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CCFD7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2CD1" w14:textId="77777777" w:rsidR="004D5BDD" w:rsidRPr="004D5BDD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5BDD">
              <w:rPr>
                <w:rFonts w:eastAsia="Arial Unicode MS" w:cs="Arial"/>
                <w:szCs w:val="18"/>
                <w:lang w:eastAsia="ar-SA"/>
              </w:rPr>
              <w:t>Revision of S1-223167.</w:t>
            </w:r>
          </w:p>
        </w:tc>
      </w:tr>
      <w:tr w:rsidR="004D5BDD" w:rsidRPr="00A75C05" w14:paraId="5D4C2597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C2817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DAC30A" w14:textId="7AEC000B" w:rsidR="004D5BDD" w:rsidRPr="004D5BDD" w:rsidRDefault="005A09B4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4D5BDD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91173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F592B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New use case for enabling multiple services between UEs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CB225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S1-223290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B0217" w14:textId="77777777" w:rsidR="004D5BDD" w:rsidRPr="004D5BDD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62E7A498" w14:textId="77777777" w:rsidTr="003870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E7CC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B640F" w14:textId="7C406AB8" w:rsidR="004D5BDD" w:rsidRPr="004D5BDD" w:rsidRDefault="005A09B4" w:rsidP="00387027">
            <w:pPr>
              <w:snapToGrid w:val="0"/>
              <w:spacing w:after="0" w:line="240" w:lineRule="auto"/>
            </w:pPr>
            <w:hyperlink r:id="rId23" w:history="1">
              <w:r w:rsidR="004D5BDD" w:rsidRPr="004D5BDD">
                <w:rPr>
                  <w:rStyle w:val="Hyperlink"/>
                  <w:rFonts w:cs="Arial"/>
                  <w:color w:val="auto"/>
                </w:rPr>
                <w:t>S1-223290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8351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C9B88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New use case for enabling multiple services between UEs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99D6" w14:textId="77777777" w:rsidR="004D5BDD" w:rsidRPr="004D5BDD" w:rsidRDefault="004D5BDD" w:rsidP="003870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49A9" w14:textId="77777777" w:rsidR="004D5BDD" w:rsidRPr="004D5BDD" w:rsidRDefault="004D5BDD" w:rsidP="003870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5BDD">
              <w:rPr>
                <w:rFonts w:eastAsia="Arial Unicode MS" w:cs="Arial"/>
                <w:szCs w:val="18"/>
                <w:lang w:eastAsia="ar-SA"/>
              </w:rPr>
              <w:t>Revision of S1-223220.</w:t>
            </w:r>
          </w:p>
        </w:tc>
      </w:tr>
      <w:tr w:rsidR="000C0C8F" w:rsidRPr="00745D37" w14:paraId="42F501D3" w14:textId="77777777" w:rsidTr="0011492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9F76547" w14:textId="77777777" w:rsidR="000C0C8F" w:rsidRPr="00DF5A37" w:rsidRDefault="000C0C8F" w:rsidP="00114928">
            <w:pPr>
              <w:pStyle w:val="Heading2"/>
              <w:rPr>
                <w:lang w:val="en-US"/>
              </w:rPr>
            </w:pPr>
            <w:proofErr w:type="spellStart"/>
            <w:r w:rsidRPr="00DF5A37">
              <w:t>FS_DualSteer</w:t>
            </w:r>
            <w:proofErr w:type="spellEnd"/>
            <w:r w:rsidRPr="00DF5A37">
              <w:rPr>
                <w:lang w:val="en-US"/>
              </w:rPr>
              <w:t xml:space="preserve">: </w:t>
            </w:r>
            <w:r w:rsidRPr="00DF5A37">
              <w:t>Study on Upper layer traffic steering, switching and split over dual 3GPP access</w:t>
            </w:r>
            <w:r w:rsidRPr="00DF5A37">
              <w:rPr>
                <w:lang w:val="en-US"/>
              </w:rPr>
              <w:t xml:space="preserve"> [</w:t>
            </w:r>
            <w:hyperlink r:id="rId24" w:history="1">
              <w:r w:rsidRPr="00DF5A37">
                <w:rPr>
                  <w:rStyle w:val="Hyperlink"/>
                  <w:lang w:val="en-US"/>
                </w:rPr>
                <w:t>SP-220445</w:t>
              </w:r>
            </w:hyperlink>
            <w:r w:rsidRPr="00DF5A37">
              <w:rPr>
                <w:lang w:val="en-US"/>
              </w:rPr>
              <w:t>]</w:t>
            </w:r>
          </w:p>
        </w:tc>
      </w:tr>
      <w:tr w:rsidR="000C0C8F" w:rsidRPr="00AA7BD2" w14:paraId="3B5959B3" w14:textId="77777777" w:rsidTr="0011492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53DBDC" w14:textId="77777777" w:rsidR="000C0C8F" w:rsidRPr="00DF5A37" w:rsidRDefault="000C0C8F" w:rsidP="0011492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8266974" w14:textId="77777777" w:rsidR="000C0C8F" w:rsidRPr="00DF5A37" w:rsidRDefault="000C0C8F" w:rsidP="0011492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F5A37">
              <w:rPr>
                <w:rFonts w:eastAsia="Arial Unicode MS" w:cs="Arial"/>
                <w:szCs w:val="18"/>
                <w:lang w:val="en-US" w:eastAsia="ar-SA"/>
              </w:rPr>
              <w:t xml:space="preserve">Rapporteur: </w:t>
            </w:r>
            <w:r w:rsidRPr="00DF5A37">
              <w:rPr>
                <w:lang w:val="en-US"/>
              </w:rPr>
              <w:t>Francesco Pi</w:t>
            </w:r>
            <w:r>
              <w:rPr>
                <w:lang w:val="en-US"/>
              </w:rPr>
              <w:t>c</w:t>
            </w:r>
            <w:r w:rsidRPr="00DF5A37">
              <w:rPr>
                <w:lang w:val="en-US"/>
              </w:rPr>
              <w:t>a (Qualcomm)</w:t>
            </w:r>
          </w:p>
          <w:p w14:paraId="04A85B84" w14:textId="77777777" w:rsidR="000C0C8F" w:rsidRPr="00DF5A37" w:rsidRDefault="000C0C8F" w:rsidP="00114928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en-US" w:eastAsia="ar-SA"/>
              </w:rPr>
            </w:pP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hyperlink r:id="rId25" w:history="1">
              <w:r w:rsidRPr="0063409F">
                <w:rPr>
                  <w:rStyle w:val="Hyperlink"/>
                  <w:rFonts w:eastAsia="Arial Unicode MS" w:cs="Arial"/>
                  <w:lang w:val="fr-FR"/>
                </w:rPr>
                <w:t>TR22.841v0.1.0</w:t>
              </w:r>
            </w:hyperlink>
          </w:p>
          <w:p w14:paraId="49CB784C" w14:textId="77777777" w:rsidR="000C0C8F" w:rsidRPr="00DF5A37" w:rsidRDefault="000C0C8F" w:rsidP="0011492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date: SA#100 (06/2023)</w:t>
            </w:r>
          </w:p>
          <w:p w14:paraId="1DD2CEEF" w14:textId="77777777" w:rsidR="000C0C8F" w:rsidRPr="00DF5A37" w:rsidRDefault="000C0C8F" w:rsidP="0011492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 w:rsidRPr="00684D48">
              <w:rPr>
                <w:rFonts w:eastAsia="Arial Unicode MS" w:cs="Arial"/>
                <w:szCs w:val="18"/>
                <w:lang w:val="en-US" w:eastAsia="ar-SA"/>
              </w:rPr>
              <w:t>20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0C0C8F" w:rsidRPr="00B04844" w14:paraId="54E6FD34" w14:textId="77777777" w:rsidTr="00114928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DD30EAD" w14:textId="77777777" w:rsidR="000C0C8F" w:rsidRPr="00D87E16" w:rsidRDefault="000C0C8F" w:rsidP="00114928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0C0C8F" w:rsidRPr="00A75C05" w14:paraId="55EEDC71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CA58F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277A" w14:textId="5CE6525F" w:rsidR="000C0C8F" w:rsidRPr="00183C0C" w:rsidRDefault="005A09B4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6" w:history="1">
              <w:r w:rsidR="000C0C8F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S1-223211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6CEF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B8D0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TR scope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A893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80544" w14:textId="77777777" w:rsidR="000C0C8F" w:rsidRPr="00A75C05" w:rsidRDefault="000C0C8F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0C8F" w:rsidRPr="00B04844" w14:paraId="557682B3" w14:textId="77777777" w:rsidTr="00114928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78BB39E" w14:textId="77777777" w:rsidR="000C0C8F" w:rsidRPr="00D87E16" w:rsidRDefault="000C0C8F" w:rsidP="00114928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0C0C8F" w:rsidRPr="00A75C05" w14:paraId="353945A9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0DFC0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09B" w14:textId="24FFB290" w:rsidR="000C0C8F" w:rsidRPr="00183C0C" w:rsidRDefault="005A09B4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0C0C8F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6B91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76AD3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 xml:space="preserve">Use Case on UE with Multibeam and </w:t>
            </w:r>
            <w:proofErr w:type="spellStart"/>
            <w:r w:rsidRPr="00183C0C">
              <w:rPr>
                <w:rFonts w:eastAsia="Times New Roman"/>
                <w:szCs w:val="18"/>
                <w:lang w:eastAsia="ar-SA"/>
              </w:rPr>
              <w:t>Multistream</w:t>
            </w:r>
            <w:proofErr w:type="spellEnd"/>
            <w:r w:rsidRPr="00183C0C">
              <w:rPr>
                <w:rFonts w:eastAsia="Times New Roman"/>
                <w:szCs w:val="18"/>
                <w:lang w:eastAsia="ar-SA"/>
              </w:rPr>
              <w:t xml:space="preserve"> 3GPP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9EFA1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B833" w14:textId="77777777" w:rsidR="000C0C8F" w:rsidRPr="00A75C05" w:rsidRDefault="000C0C8F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0C8F" w:rsidRPr="00A75C05" w14:paraId="50E55201" w14:textId="77777777" w:rsidTr="004D5B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222A8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2F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8510" w14:textId="337748F4" w:rsidR="000C0C8F" w:rsidRPr="00183C0C" w:rsidRDefault="005A09B4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0C0C8F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57E5E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SKY Perfect JSAT Corporation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C7E6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NTN and TN Inter-PLMN Multi-access in a Maritime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7DAD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41564" w14:textId="77777777" w:rsidR="000C0C8F" w:rsidRPr="00A75C05" w:rsidRDefault="000C0C8F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0C8F" w:rsidRPr="00A75C05" w14:paraId="56AA2F13" w14:textId="77777777" w:rsidTr="004D5B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7BE71" w14:textId="77777777" w:rsidR="000C0C8F" w:rsidRPr="004D5BDD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A1B2DE" w14:textId="0205FCB7" w:rsidR="000C0C8F" w:rsidRPr="004D5BDD" w:rsidRDefault="005A09B4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9" w:history="1">
              <w:r w:rsidR="000C0C8F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57C2DF" w14:textId="77777777" w:rsidR="000C0C8F" w:rsidRPr="004D5BDD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B9EC8" w14:textId="77777777" w:rsidR="000C0C8F" w:rsidRPr="004D5BDD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Use case on Dual Steering through Satellite access and UAV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673A37" w14:textId="4389988E" w:rsidR="000C0C8F" w:rsidRPr="004D5BDD" w:rsidRDefault="004D5BD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S1-223294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14ED6" w14:textId="77777777" w:rsidR="000C0C8F" w:rsidRPr="004D5BDD" w:rsidRDefault="000C0C8F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6C0547BC" w14:textId="77777777" w:rsidTr="004D5B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04AD" w14:textId="45A326FA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26D5" w14:textId="0D44DADF" w:rsidR="004D5BDD" w:rsidRPr="004D5BDD" w:rsidRDefault="005A09B4" w:rsidP="00114928">
            <w:pPr>
              <w:snapToGrid w:val="0"/>
              <w:spacing w:after="0" w:line="240" w:lineRule="auto"/>
            </w:pPr>
            <w:hyperlink r:id="rId30" w:history="1">
              <w:r w:rsidR="004D5BDD" w:rsidRPr="004D5BDD">
                <w:rPr>
                  <w:rStyle w:val="Hyperlink"/>
                  <w:rFonts w:cs="Arial"/>
                  <w:color w:val="auto"/>
                </w:rPr>
                <w:t>S1-223294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85E1" w14:textId="3FD72D2B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3F40A" w14:textId="3CEC9673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Use case on Dual Steering through Satellite access and UAV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DB4F" w14:textId="77777777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1799" w14:textId="219DDA94" w:rsidR="004D5BDD" w:rsidRPr="004D5BDD" w:rsidRDefault="004D5BDD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5BDD">
              <w:rPr>
                <w:rFonts w:eastAsia="Arial Unicode MS" w:cs="Arial"/>
                <w:szCs w:val="18"/>
                <w:lang w:eastAsia="ar-SA"/>
              </w:rPr>
              <w:t>Revision of S1-223156.</w:t>
            </w:r>
          </w:p>
        </w:tc>
      </w:tr>
      <w:tr w:rsidR="000C0C8F" w:rsidRPr="00A75C05" w14:paraId="3B87917E" w14:textId="77777777" w:rsidTr="004D5B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DCC2BE" w14:textId="77777777" w:rsidR="000C0C8F" w:rsidRPr="004D5BDD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7E0DF" w14:textId="737B2A78" w:rsidR="000C0C8F" w:rsidRPr="004D5BDD" w:rsidRDefault="005A09B4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1" w:history="1">
              <w:r w:rsidR="000C0C8F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A896D" w14:textId="77777777" w:rsidR="000C0C8F" w:rsidRPr="004D5BDD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  <w:r w:rsidRPr="004D5BDD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70033" w14:textId="77777777" w:rsidR="000C0C8F" w:rsidRPr="004D5BDD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Use Case on inter PLMN or PLMN-SNPN scenario for URLLC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F8A0E" w14:textId="1F1B245B" w:rsidR="000C0C8F" w:rsidRPr="004D5BDD" w:rsidRDefault="004D5BD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S1-223300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019B9" w14:textId="77777777" w:rsidR="000C0C8F" w:rsidRPr="004D5BDD" w:rsidRDefault="000C0C8F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3A39BCCE" w14:textId="77777777" w:rsidTr="004D5B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05CA" w14:textId="4A51FAA5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2041" w14:textId="392FB051" w:rsidR="004D5BDD" w:rsidRPr="004D5BDD" w:rsidRDefault="005A09B4" w:rsidP="00114928">
            <w:pPr>
              <w:snapToGrid w:val="0"/>
              <w:spacing w:after="0" w:line="240" w:lineRule="auto"/>
            </w:pPr>
            <w:hyperlink r:id="rId32" w:history="1">
              <w:r w:rsidR="004D5BDD" w:rsidRPr="004D5BDD">
                <w:rPr>
                  <w:rStyle w:val="Hyperlink"/>
                  <w:rFonts w:cs="Arial"/>
                  <w:color w:val="auto"/>
                </w:rPr>
                <w:t>S1-223300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9197C" w14:textId="0F7F74CB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  <w:r w:rsidRPr="004D5BDD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3628B" w14:textId="27B054AF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Use Case on inter PLMN or PLMN-SNPN scenario for URLLC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846B0" w14:textId="77777777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9FC3" w14:textId="540CF0D1" w:rsidR="004D5BDD" w:rsidRPr="004D5BDD" w:rsidRDefault="004D5BDD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5BDD">
              <w:rPr>
                <w:rFonts w:eastAsia="Arial Unicode MS" w:cs="Arial"/>
                <w:szCs w:val="18"/>
                <w:lang w:eastAsia="ar-SA"/>
              </w:rPr>
              <w:t>Revision of S1-223203.</w:t>
            </w:r>
          </w:p>
        </w:tc>
      </w:tr>
      <w:tr w:rsidR="000C0C8F" w:rsidRPr="00A75C05" w14:paraId="497E5889" w14:textId="77777777" w:rsidTr="004D5B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56CF5" w14:textId="77777777" w:rsidR="000C0C8F" w:rsidRPr="004D5BDD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1D935" w14:textId="7BE0A9D2" w:rsidR="000C0C8F" w:rsidRPr="004D5BDD" w:rsidRDefault="005A09B4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0C0C8F" w:rsidRPr="004D5B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696CE" w14:textId="77777777" w:rsidR="000C0C8F" w:rsidRPr="004D5BDD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  <w:r w:rsidRPr="004D5BDD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41A6E" w14:textId="77777777" w:rsidR="000C0C8F" w:rsidRPr="004D5BDD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Use Case on intra-PLMN for XRM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6AD47" w14:textId="46097883" w:rsidR="000C0C8F" w:rsidRPr="004D5BDD" w:rsidRDefault="004D5BD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5BDD">
              <w:rPr>
                <w:rFonts w:eastAsia="Times New Roman" w:cs="Arial"/>
                <w:szCs w:val="18"/>
                <w:lang w:eastAsia="ar-SA"/>
              </w:rPr>
              <w:t>Revised to S1-223301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242ED" w14:textId="77777777" w:rsidR="000C0C8F" w:rsidRPr="004D5BDD" w:rsidRDefault="000C0C8F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5BDD" w:rsidRPr="00A75C05" w14:paraId="7A4FD37D" w14:textId="77777777" w:rsidTr="004D5B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D4D4" w14:textId="27F901B1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9D77" w14:textId="5FE14EE9" w:rsidR="004D5BDD" w:rsidRPr="004D5BDD" w:rsidRDefault="005A09B4" w:rsidP="00114928">
            <w:pPr>
              <w:snapToGrid w:val="0"/>
              <w:spacing w:after="0" w:line="240" w:lineRule="auto"/>
            </w:pPr>
            <w:hyperlink r:id="rId34" w:history="1">
              <w:r w:rsidR="004D5BDD" w:rsidRPr="004D5BDD">
                <w:rPr>
                  <w:rStyle w:val="Hyperlink"/>
                  <w:rFonts w:cs="Arial"/>
                  <w:color w:val="auto"/>
                </w:rPr>
                <w:t>S1-223301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2868B" w14:textId="0C9C7858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D5BDD">
              <w:rPr>
                <w:rFonts w:eastAsia="Times New Roman"/>
                <w:szCs w:val="18"/>
                <w:lang w:eastAsia="ar-SA"/>
              </w:rPr>
              <w:t>Futurewei</w:t>
            </w:r>
            <w:proofErr w:type="spellEnd"/>
            <w:r w:rsidRPr="004D5BDD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51B3" w14:textId="69C184F5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5BDD">
              <w:rPr>
                <w:rFonts w:eastAsia="Times New Roman"/>
                <w:szCs w:val="18"/>
                <w:lang w:eastAsia="ar-SA"/>
              </w:rPr>
              <w:t>Use Case on intra-PLMN for XRM service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F347" w14:textId="77777777" w:rsidR="004D5BDD" w:rsidRPr="004D5BDD" w:rsidRDefault="004D5BDD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CDEE" w14:textId="63714CCE" w:rsidR="004D5BDD" w:rsidRPr="004D5BDD" w:rsidRDefault="004D5BDD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5BDD">
              <w:rPr>
                <w:rFonts w:eastAsia="Arial Unicode MS" w:cs="Arial"/>
                <w:szCs w:val="18"/>
                <w:lang w:eastAsia="ar-SA"/>
              </w:rPr>
              <w:t>Revision of S1-223205.</w:t>
            </w:r>
          </w:p>
        </w:tc>
      </w:tr>
      <w:tr w:rsidR="000C0C8F" w:rsidRPr="00A75C05" w14:paraId="1EEDDB7B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62D4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2F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1771" w14:textId="4C970D34" w:rsidR="000C0C8F" w:rsidRPr="00183C0C" w:rsidRDefault="005A09B4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="000C0C8F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S1-223212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AF4E9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6497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 xml:space="preserve">Use Case on intra-PLMN traffic duplication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B572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29FEB" w14:textId="77777777" w:rsidR="000C0C8F" w:rsidRPr="00A75C05" w:rsidRDefault="000C0C8F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0C8F" w:rsidRPr="00A75C05" w14:paraId="79DFC560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C0BF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2F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28AA" w14:textId="5F79FAD7" w:rsidR="000C0C8F" w:rsidRPr="00183C0C" w:rsidRDefault="005A09B4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0C0C8F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S1-223214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8F452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E394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Use Case on dual 3GPP access in VPLMN scenarios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6CED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7080" w14:textId="77777777" w:rsidR="000C0C8F" w:rsidRPr="00A75C05" w:rsidRDefault="000C0C8F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0C8F" w:rsidRPr="00A75C05" w14:paraId="0254C52B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DCC7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2F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7D28" w14:textId="38FFA376" w:rsidR="000C0C8F" w:rsidRPr="00183C0C" w:rsidRDefault="005A09B4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0C0C8F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S1-223215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5095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730EF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Use Case on interworking with non-3GPP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FB45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0539F" w14:textId="77777777" w:rsidR="000C0C8F" w:rsidRPr="00A75C05" w:rsidRDefault="000C0C8F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0C8F" w:rsidRPr="00A75C05" w14:paraId="50C5521A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C443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2F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F651" w14:textId="15805FCF" w:rsidR="000C0C8F" w:rsidRPr="00183C0C" w:rsidRDefault="005A09B4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8" w:history="1">
              <w:r w:rsidR="000C0C8F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S1-223243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3FD4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83C0C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4A4BC" w14:textId="77777777" w:rsidR="000C0C8F" w:rsidRPr="00183C0C" w:rsidRDefault="000C0C8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83C0C">
              <w:rPr>
                <w:rFonts w:eastAsia="Times New Roman"/>
                <w:szCs w:val="18"/>
                <w:lang w:eastAsia="ar-SA"/>
              </w:rPr>
              <w:t>New use case on Inter-PLMN scenario - TN and multiple NTN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9424" w14:textId="77777777" w:rsidR="000C0C8F" w:rsidRPr="00A75C05" w:rsidRDefault="000C0C8F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0CBC" w14:textId="77777777" w:rsidR="000C0C8F" w:rsidRPr="00A75C05" w:rsidRDefault="000C0C8F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B7151" w:rsidRPr="00B04844" w14:paraId="1A28E7A4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1D712F1B" w14:textId="77777777" w:rsidR="005B7151" w:rsidRPr="00F45489" w:rsidRDefault="005B7151" w:rsidP="00114928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B7151" w:rsidRPr="00A75C05" w14:paraId="7E21777A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4756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C7008" w14:textId="6C3F171C" w:rsidR="005B7151" w:rsidRPr="00CD74F4" w:rsidRDefault="002941B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S1-223391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A8D1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31F76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BAED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CD65" w14:textId="77777777" w:rsidR="005B7151" w:rsidRPr="00A75C05" w:rsidRDefault="005B7151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B7151" w:rsidRPr="00A75C05" w14:paraId="318B59A4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170B7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FDD1" w14:textId="771E0F9D" w:rsidR="005B7151" w:rsidRPr="00CD74F4" w:rsidRDefault="002941BF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eastAsia="ar-SA"/>
              </w:rPr>
              <w:t>S1-223409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EC88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DA52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6F7A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868C" w14:textId="77777777" w:rsidR="005B7151" w:rsidRPr="00A75C05" w:rsidRDefault="005B7151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B7151" w:rsidRPr="00A75C05" w14:paraId="4EAEB90B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A592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A656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F1FB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3019F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22FFD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E73B" w14:textId="77777777" w:rsidR="005B7151" w:rsidRPr="00A75C05" w:rsidRDefault="005B7151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B7151" w:rsidRPr="00A75C05" w14:paraId="1C14BBC7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C985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8A3B8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B0B8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6BBE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3D41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A94D" w14:textId="77777777" w:rsidR="005B7151" w:rsidRPr="00A75C05" w:rsidRDefault="005B7151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B7151" w:rsidRPr="00A75C05" w14:paraId="44F54DD9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7BBC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BCF36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2462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8E4E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123D9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09AF" w14:textId="77777777" w:rsidR="005B7151" w:rsidRPr="00A75C05" w:rsidRDefault="005B7151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B7151" w:rsidRPr="00A75C05" w14:paraId="0FB6E5F3" w14:textId="77777777" w:rsidTr="0011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85E6B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E784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9914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8436" w14:textId="77777777" w:rsidR="005B7151" w:rsidRPr="00CD74F4" w:rsidRDefault="005B7151" w:rsidP="0011492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5CD55" w14:textId="77777777" w:rsidR="005B7151" w:rsidRPr="00A75C05" w:rsidRDefault="005B7151" w:rsidP="00114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F4D1" w14:textId="77777777" w:rsidR="005B7151" w:rsidRPr="00A75C05" w:rsidRDefault="005B7151" w:rsidP="00114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B7151" w:rsidRPr="00B04844" w14:paraId="7FDA49B2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76A05498" w14:textId="77777777" w:rsidR="005B7151" w:rsidRPr="004E36F9" w:rsidRDefault="005B7151" w:rsidP="00114928">
            <w:pPr>
              <w:pStyle w:val="Heading1"/>
            </w:pPr>
            <w:r>
              <w:t>Summary of drafting session</w:t>
            </w:r>
          </w:p>
        </w:tc>
      </w:tr>
      <w:tr w:rsidR="005B7151" w:rsidRPr="00420E58" w14:paraId="46C0222E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744A22E1" w14:textId="77777777" w:rsidR="005B7151" w:rsidRDefault="005B7151" w:rsidP="0011492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7" w:name="_Hlk112879543"/>
          </w:p>
          <w:p w14:paraId="5B28FD42" w14:textId="77777777" w:rsidR="005B7151" w:rsidRPr="00894FB0" w:rsidRDefault="005B7151" w:rsidP="0011492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4E88BFFE" w14:textId="77777777" w:rsidR="005B7151" w:rsidRDefault="005B7151" w:rsidP="0011492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14:paraId="6F3A4624" w14:textId="77777777" w:rsidR="005B7151" w:rsidRPr="00894FB0" w:rsidRDefault="005B7151" w:rsidP="0011492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bookmarkEnd w:id="7"/>
          <w:p w14:paraId="29A1CF3C" w14:textId="77777777" w:rsidR="005B7151" w:rsidRPr="00684D48" w:rsidRDefault="005B7151" w:rsidP="00114928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3F9809E3" w14:textId="77777777" w:rsidR="005B7151" w:rsidRPr="00420E58" w:rsidRDefault="005B7151" w:rsidP="00114928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</w:p>
        </w:tc>
      </w:tr>
      <w:tr w:rsidR="005B7151" w:rsidRPr="00B04844" w14:paraId="23D2A6C2" w14:textId="77777777" w:rsidTr="0011492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53EC1AF2" w14:textId="77777777" w:rsidR="005B7151" w:rsidRPr="00F45489" w:rsidRDefault="005B7151" w:rsidP="00114928">
            <w:pPr>
              <w:pStyle w:val="Heading1"/>
            </w:pPr>
            <w:bookmarkStart w:id="8" w:name="_Toc316030641"/>
            <w:bookmarkStart w:id="9" w:name="_Toc324137383"/>
            <w:bookmarkStart w:id="10" w:name="_Toc331152547"/>
            <w:bookmarkStart w:id="11" w:name="_Toc378052474"/>
            <w:bookmarkStart w:id="12" w:name="_Toc387990783"/>
            <w:bookmarkStart w:id="13" w:name="_Toc395595534"/>
            <w:bookmarkStart w:id="14" w:name="_Toc414625515"/>
            <w:r w:rsidRPr="00F45489">
              <w:t>Close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FA4EB" w14:textId="77777777" w:rsidR="005A09B4" w:rsidRDefault="005A09B4" w:rsidP="002E015E">
      <w:pPr>
        <w:spacing w:after="0" w:line="240" w:lineRule="auto"/>
      </w:pPr>
      <w:r>
        <w:separator/>
      </w:r>
    </w:p>
  </w:endnote>
  <w:endnote w:type="continuationSeparator" w:id="0">
    <w:p w14:paraId="7B031668" w14:textId="77777777" w:rsidR="005A09B4" w:rsidRDefault="005A09B4" w:rsidP="002E015E">
      <w:pPr>
        <w:spacing w:after="0" w:line="240" w:lineRule="auto"/>
      </w:pPr>
      <w:r>
        <w:continuationSeparator/>
      </w:r>
    </w:p>
  </w:endnote>
  <w:endnote w:type="continuationNotice" w:id="1">
    <w:p w14:paraId="78040BCF" w14:textId="77777777" w:rsidR="005A09B4" w:rsidRDefault="005A09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88926" w14:textId="77777777" w:rsidR="005A09B4" w:rsidRDefault="005A09B4" w:rsidP="002E015E">
      <w:pPr>
        <w:spacing w:after="0" w:line="240" w:lineRule="auto"/>
      </w:pPr>
      <w:r>
        <w:separator/>
      </w:r>
    </w:p>
  </w:footnote>
  <w:footnote w:type="continuationSeparator" w:id="0">
    <w:p w14:paraId="7323B9C9" w14:textId="77777777" w:rsidR="005A09B4" w:rsidRDefault="005A09B4" w:rsidP="002E015E">
      <w:pPr>
        <w:spacing w:after="0" w:line="240" w:lineRule="auto"/>
      </w:pPr>
      <w:r>
        <w:continuationSeparator/>
      </w:r>
    </w:p>
  </w:footnote>
  <w:footnote w:type="continuationNotice" w:id="1">
    <w:p w14:paraId="2A042E2F" w14:textId="77777777" w:rsidR="005A09B4" w:rsidRDefault="005A09B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72D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4932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C8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D2F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1BF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68F"/>
    <w:rsid w:val="002A7773"/>
    <w:rsid w:val="002A796E"/>
    <w:rsid w:val="002B08C1"/>
    <w:rsid w:val="002B0FD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21A"/>
    <w:rsid w:val="002E157F"/>
    <w:rsid w:val="002E17D3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1FD"/>
    <w:rsid w:val="003334C8"/>
    <w:rsid w:val="003339A0"/>
    <w:rsid w:val="00334341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7D3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9D4"/>
    <w:rsid w:val="00433BEA"/>
    <w:rsid w:val="00433F3E"/>
    <w:rsid w:val="00434323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0B3A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BDD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5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9B4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151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2EC8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9CC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22D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E73"/>
    <w:rsid w:val="006D5B90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26F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180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3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9E1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891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5FE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AD5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1C57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626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0F6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A6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B7E18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15E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7F0"/>
    <w:rsid w:val="00D548D5"/>
    <w:rsid w:val="00D54C2A"/>
    <w:rsid w:val="00D5541A"/>
    <w:rsid w:val="00D55AD8"/>
    <w:rsid w:val="00D568DF"/>
    <w:rsid w:val="00D568E5"/>
    <w:rsid w:val="00D56C39"/>
    <w:rsid w:val="00D573C5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5A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21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592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4F8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3EC6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91B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15DF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10.10.10.10/ftp/sa/sa1/Docs/S1-223140.zip" TargetMode="External"/><Relationship Id="rId18" Type="http://schemas.openxmlformats.org/officeDocument/2006/relationships/hyperlink" Target="http://10.10.10.10/ftp/sa/sa1/Docs/S1-223117.zip" TargetMode="External"/><Relationship Id="rId26" Type="http://schemas.openxmlformats.org/officeDocument/2006/relationships/hyperlink" Target="http://10.10.10.10/ftp/sa/sa1/Docs/S1-223211.zip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365tno-my.sharepoint.com/personal/toon_norp_tno_nl/Documents/Documents/Local%203GPP%20copy/docs/S1-223293.zip" TargetMode="External"/><Relationship Id="rId34" Type="http://schemas.openxmlformats.org/officeDocument/2006/relationships/hyperlink" Target="https://365tno-my.sharepoint.com/personal/toon_norp_tno_nl/Documents/Documents/Local%203GPP%20copy/docs/S1-223301.zip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10.10.10.10/ftp/sa/sa1/Docs/S1-223034.zip" TargetMode="External"/><Relationship Id="rId17" Type="http://schemas.openxmlformats.org/officeDocument/2006/relationships/hyperlink" Target="http://10.10.10.10/ftp/sa/sa1/Docs/S1-223036.zip" TargetMode="External"/><Relationship Id="rId25" Type="http://schemas.openxmlformats.org/officeDocument/2006/relationships/hyperlink" Target="https://www.3gpp.org/ftp/Specs/archive/22_series/22.841/22841-010.zip" TargetMode="External"/><Relationship Id="rId33" Type="http://schemas.openxmlformats.org/officeDocument/2006/relationships/hyperlink" Target="http://10.10.10.10/ftp/sa/sa1/Docs/S1-223205.zip" TargetMode="External"/><Relationship Id="rId38" Type="http://schemas.openxmlformats.org/officeDocument/2006/relationships/hyperlink" Target="http://10.10.10.10/ftp/sa/sa1/Docs/S1-22324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10.10.10.10/ftp/sa/sa1/inbox/" TargetMode="External"/><Relationship Id="rId20" Type="http://schemas.openxmlformats.org/officeDocument/2006/relationships/hyperlink" Target="http://10.10.10.10/ftp/sa/sa1/Docs/S1-223167.zip" TargetMode="External"/><Relationship Id="rId29" Type="http://schemas.openxmlformats.org/officeDocument/2006/relationships/hyperlink" Target="http://10.10.10.10/ftp/sa/sa1/Docs/S1-223156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tp.3gpp.org/Specs/archive/22_series/22.865/22865-010.zip" TargetMode="External"/><Relationship Id="rId24" Type="http://schemas.openxmlformats.org/officeDocument/2006/relationships/hyperlink" Target="https://www.3gpp.org/ftp/tsg_sa/TSG_SA/TSGS_96_Budapest_2022_06/Docs/SP-220445.zip" TargetMode="External"/><Relationship Id="rId32" Type="http://schemas.openxmlformats.org/officeDocument/2006/relationships/hyperlink" Target="https://365tno-my.sharepoint.com/personal/toon_norp_tno_nl/Documents/Documents/Local%203GPP%20copy/docs/S1-223300.zip" TargetMode="External"/><Relationship Id="rId37" Type="http://schemas.openxmlformats.org/officeDocument/2006/relationships/hyperlink" Target="http://10.10.10.10/ftp/sa/sa1/Docs/S1-223215.zip" TargetMode="Externa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10.10.10.10/ftp/sa/sa1/Docs/S1-223210.zip" TargetMode="External"/><Relationship Id="rId23" Type="http://schemas.openxmlformats.org/officeDocument/2006/relationships/hyperlink" Target="https://365tno-my.sharepoint.com/personal/toon_norp_tno_nl/Documents/Documents/Local%203GPP%20copy/docs/S1-223290.zip" TargetMode="External"/><Relationship Id="rId28" Type="http://schemas.openxmlformats.org/officeDocument/2006/relationships/hyperlink" Target="http://10.10.10.10/ftp/sa/sa1/Docs/S1-223096.zip" TargetMode="External"/><Relationship Id="rId36" Type="http://schemas.openxmlformats.org/officeDocument/2006/relationships/hyperlink" Target="http://10.10.10.10/ftp/sa/sa1/Docs/S1-223214.zip" TargetMode="External"/><Relationship Id="rId10" Type="http://schemas.openxmlformats.org/officeDocument/2006/relationships/hyperlink" Target="https://www.3gpp.org/ftp/tsg_sa/TSG_SA/TSGS_96_Budapest_2022_06/Docs/SP-220679.zip" TargetMode="External"/><Relationship Id="rId19" Type="http://schemas.openxmlformats.org/officeDocument/2006/relationships/hyperlink" Target="http://10.10.10.10/ftp/sa/sa1/Docs/S1-223118.zip" TargetMode="External"/><Relationship Id="rId31" Type="http://schemas.openxmlformats.org/officeDocument/2006/relationships/hyperlink" Target="http://10.10.10.10/ftp/sa/sa1/Docs/S1-223203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10.10.10.10/ftp/sa/sa1/Docs/S1-223141.zip" TargetMode="External"/><Relationship Id="rId22" Type="http://schemas.openxmlformats.org/officeDocument/2006/relationships/hyperlink" Target="http://10.10.10.10/ftp/sa/sa1/Docs/S1-223220.zip" TargetMode="External"/><Relationship Id="rId27" Type="http://schemas.openxmlformats.org/officeDocument/2006/relationships/hyperlink" Target="http://10.10.10.10/ftp/sa/sa1/Docs/S1-223084.zip" TargetMode="External"/><Relationship Id="rId30" Type="http://schemas.openxmlformats.org/officeDocument/2006/relationships/hyperlink" Target="https://365tno-my.sharepoint.com/personal/toon_norp_tno_nl/Documents/Documents/Local%203GPP%20copy/docs/S1-223294.zip" TargetMode="External"/><Relationship Id="rId35" Type="http://schemas.openxmlformats.org/officeDocument/2006/relationships/hyperlink" Target="http://10.10.10.10/ftp/sa/sa1/Docs/S1-223212.zip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OneDrive%20-%20TNO\Document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13</TotalTime>
  <Pages>3</Pages>
  <Words>533</Words>
  <Characters>3036</Characters>
  <Application>Microsoft Office Word</Application>
  <DocSecurity>0</DocSecurity>
  <Lines>264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3442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Toon Norp</cp:lastModifiedBy>
  <cp:revision>8</cp:revision>
  <dcterms:created xsi:type="dcterms:W3CDTF">2022-11-15T11:14:00Z</dcterms:created>
  <dcterms:modified xsi:type="dcterms:W3CDTF">2022-11-15T11:27:00Z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